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12A44913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 technologia mody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ins w:id="0" w:author="Tomasz Czekała" w:date="2026-02-02T18:16:00Z">
        <w:r>
          <w:tab/>
        </w:r>
      </w:ins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018D633E" w14:textId="77777777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9260" w14:textId="77777777" w:rsidR="00CC0938" w:rsidRDefault="00CC0938">
      <w:r>
        <w:separator/>
      </w:r>
    </w:p>
  </w:endnote>
  <w:endnote w:type="continuationSeparator" w:id="0">
    <w:p w14:paraId="26FFE220" w14:textId="77777777" w:rsidR="00CC0938" w:rsidRDefault="00CC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1D1E" w14:textId="77777777" w:rsidR="00CC0938" w:rsidRDefault="00CC0938">
      <w:r>
        <w:separator/>
      </w:r>
    </w:p>
  </w:footnote>
  <w:footnote w:type="continuationSeparator" w:id="0">
    <w:p w14:paraId="2731D732" w14:textId="77777777" w:rsidR="00CC0938" w:rsidRDefault="00CC0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0</TotalTime>
  <Pages>4</Pages>
  <Words>688</Words>
  <Characters>4133</Characters>
  <Application>Microsoft Office Word</Application>
  <DocSecurity>0</DocSecurity>
  <Lines>34</Lines>
  <Paragraphs>9</Paragraphs>
  <ScaleCrop>false</ScaleCrop>
  <Company>FRSE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38</cp:revision>
  <cp:lastPrinted>2021-07-29T12:31:00Z</cp:lastPrinted>
  <dcterms:created xsi:type="dcterms:W3CDTF">2024-08-05T15:43:00Z</dcterms:created>
  <dcterms:modified xsi:type="dcterms:W3CDTF">2026-02-09T13:19:00Z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